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AC1F9" w14:textId="77777777" w:rsidR="00CD7AC2" w:rsidRDefault="00CD7AC2" w:rsidP="00A3115D">
      <w:bookmarkStart w:id="0" w:name="_Toc167803410"/>
      <w:bookmarkStart w:id="1" w:name="_Toc183168355"/>
      <w:bookmarkStart w:id="2" w:name="_Toc183168934"/>
      <w:bookmarkStart w:id="3" w:name="_Toc184302786"/>
    </w:p>
    <w:p w14:paraId="36D83BAE" w14:textId="77777777" w:rsidR="00CD7AC2" w:rsidRDefault="00CD7AC2" w:rsidP="00CD7AC2">
      <w:r>
        <w:rPr>
          <w:noProof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4CA1EBC3" wp14:editId="7ADE86E1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39783876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99065C" w14:textId="1BA98A54" w:rsidR="00CD7AC2" w:rsidRPr="003D38A3" w:rsidRDefault="00CD7AC2" w:rsidP="00CD7AC2">
                            <w:pPr>
                              <w:pStyle w:val="CourseContainedHeader"/>
                            </w:pPr>
                            <w:r>
                              <w:t>Evaluation &amp; Submission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A1EBC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131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799065C" w14:textId="1BA98A54" w:rsidR="00CD7AC2" w:rsidRPr="003D38A3" w:rsidRDefault="00CD7AC2" w:rsidP="00CD7AC2">
                      <w:pPr>
                        <w:pStyle w:val="CourseContainedHeader"/>
                      </w:pPr>
                      <w:r>
                        <w:t>Evaluation &amp; Submission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5E96D49" wp14:editId="271253A0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622485992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FA6680" w14:textId="36608581" w:rsidR="00CD7AC2" w:rsidRPr="003D38A3" w:rsidRDefault="00452E13" w:rsidP="00CD7AC2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CD7AC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Worksheet 4.7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E96D49" id="_x0000_s1027" type="#_x0000_t202" style="position:absolute;margin-left:-.1pt;margin-top:99.2pt;width:107.6pt;height:21.5pt;z-index:251660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0FFA6680" w14:textId="36608581" w:rsidR="00CD7AC2" w:rsidRPr="003D38A3" w:rsidRDefault="00452E13" w:rsidP="00CD7AC2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CD7AC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Worksheet 4.7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20764B45" w14:textId="77777777" w:rsidR="00CD7AC2" w:rsidRDefault="00CD7AC2" w:rsidP="00CD7AC2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CD7AC2" w:rsidRPr="000A0E77" w14:paraId="33651D87" w14:textId="77777777" w:rsidTr="00F174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5324D5C" w14:textId="77777777" w:rsidR="00CD7AC2" w:rsidRPr="000A0E77" w:rsidRDefault="00CD7AC2" w:rsidP="00F174F7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25CEC493" w14:textId="77777777" w:rsidR="00CD7AC2" w:rsidRPr="000A0E77" w:rsidRDefault="00CD7AC2" w:rsidP="00F174F7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08580283" w14:textId="77777777" w:rsidR="00CD7AC2" w:rsidRDefault="00CD7AC2" w:rsidP="00F174F7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CD7AC2" w:rsidRPr="000A0E77" w14:paraId="40C7D0CC" w14:textId="77777777" w:rsidTr="00F174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92A97E3" w14:textId="77777777" w:rsidR="00CD7AC2" w:rsidRPr="000A0E77" w:rsidRDefault="00CD7AC2" w:rsidP="00F174F7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211C320" w14:textId="77777777" w:rsidR="00CD7AC2" w:rsidRPr="000A0E77" w:rsidRDefault="00CD7AC2" w:rsidP="00F174F7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E774610" w14:textId="77777777" w:rsidR="00CD7AC2" w:rsidRPr="000A0E77" w:rsidRDefault="00CD7AC2" w:rsidP="00F174F7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BFB6D33" w14:textId="77777777" w:rsidR="00CD7AC2" w:rsidRDefault="00CD7AC2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1CE7BF0F" w14:textId="3A09CD87" w:rsidR="00CA309E" w:rsidRDefault="00B5340B" w:rsidP="00141640">
      <w:pPr>
        <w:rPr>
          <w:lang w:eastAsia="en-AU"/>
        </w:rPr>
      </w:pPr>
      <w:r>
        <w:rPr>
          <w:lang w:eastAsia="en-AU"/>
        </w:rPr>
        <w:t>You will complete a self-evaluation of your project, including a reflection on your process, adjustments made, and what you have learned throughout the unit. You will also prepare your final drill gauge and journal for submission.</w:t>
      </w:r>
    </w:p>
    <w:p w14:paraId="29215304" w14:textId="77777777" w:rsidR="00970806" w:rsidRDefault="00970806" w:rsidP="00141640">
      <w:pPr>
        <w:rPr>
          <w:lang w:eastAsia="en-AU"/>
        </w:rPr>
      </w:pPr>
    </w:p>
    <w:p w14:paraId="3E8137CF" w14:textId="732CB470" w:rsidR="00970806" w:rsidRDefault="00B5340B" w:rsidP="00141640">
      <w:pPr>
        <w:rPr>
          <w:lang w:eastAsia="en-AU"/>
        </w:rPr>
      </w:pPr>
      <w:r>
        <w:rPr>
          <w:lang w:eastAsia="en-AU"/>
        </w:rPr>
        <w:t>Use this worksheet to record your personal assessment, final checks, and reflection responses before handing in all materials for moderation.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45A8E6F8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E15371">
        <w:t>Self-Assessment Rubric</w:t>
      </w:r>
    </w:p>
    <w:p w14:paraId="430E9C3C" w14:textId="5450F8C6" w:rsidR="00D62D8E" w:rsidRPr="004D1782" w:rsidRDefault="00E15371" w:rsidP="00CA6CF4">
      <w:pPr>
        <w:rPr>
          <w:lang w:eastAsia="en-AU"/>
        </w:rPr>
      </w:pPr>
      <w:r w:rsidRPr="004D1782">
        <w:rPr>
          <w:lang w:eastAsia="en-AU"/>
        </w:rPr>
        <w:t xml:space="preserve">Reflect on your practical work throughout </w:t>
      </w:r>
      <w:r w:rsidR="004D1782" w:rsidRPr="004D1782">
        <w:rPr>
          <w:lang w:eastAsia="en-AU"/>
        </w:rPr>
        <w:t xml:space="preserve">all lessons </w:t>
      </w:r>
      <w:r w:rsidR="004D1782">
        <w:rPr>
          <w:lang w:eastAsia="en-AU"/>
        </w:rPr>
        <w:t>in Module 4 (Drill Gauge)</w:t>
      </w:r>
      <w:r w:rsidR="004D1782" w:rsidRPr="004D1782">
        <w:rPr>
          <w:lang w:eastAsia="en-AU"/>
        </w:rPr>
        <w:t xml:space="preserve"> and tick the box that best describes your performance.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2433"/>
        <w:gridCol w:w="1131"/>
        <w:gridCol w:w="972"/>
        <w:gridCol w:w="1472"/>
        <w:gridCol w:w="3626"/>
      </w:tblGrid>
      <w:tr w:rsidR="00D26066" w:rsidRPr="000A0E77" w14:paraId="528C493E" w14:textId="77777777" w:rsidTr="5F49A3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3222BE7" w14:textId="20A90663" w:rsidR="00D26066" w:rsidRDefault="00D26066" w:rsidP="00D26066">
            <w:pPr>
              <w:pStyle w:val="TableHeadings"/>
            </w:pPr>
            <w:r>
              <w:t>Skill Area</w:t>
            </w:r>
          </w:p>
        </w:tc>
        <w:tc>
          <w:tcPr>
            <w:tcW w:w="1131" w:type="dxa"/>
            <w:tcBorders>
              <w:left w:val="single" w:sz="4" w:space="0" w:color="000000" w:themeColor="accent6"/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60FB1D93" w14:textId="3FFF0A72" w:rsidR="00D26066" w:rsidRDefault="00D26066" w:rsidP="00D26066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Excellent</w:t>
            </w:r>
          </w:p>
        </w:tc>
        <w:tc>
          <w:tcPr>
            <w:tcW w:w="972" w:type="dxa"/>
            <w:tcBorders>
              <w:left w:val="single" w:sz="4" w:space="0" w:color="000000" w:themeColor="accent6"/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685598B7" w14:textId="5338FA48" w:rsidR="00D26066" w:rsidRDefault="00D26066" w:rsidP="00D26066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Good</w:t>
            </w:r>
          </w:p>
        </w:tc>
        <w:tc>
          <w:tcPr>
            <w:tcW w:w="1472" w:type="dxa"/>
            <w:tcBorders>
              <w:left w:val="single" w:sz="4" w:space="0" w:color="000000" w:themeColor="accent6"/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0D34ED25" w14:textId="2A8009DB" w:rsidR="00D26066" w:rsidRDefault="00D26066" w:rsidP="00D26066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Improvement</w:t>
            </w:r>
          </w:p>
        </w:tc>
        <w:tc>
          <w:tcPr>
            <w:tcW w:w="3626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1CAA7662" w14:textId="3566F8DF" w:rsidR="00D26066" w:rsidRDefault="00D26066" w:rsidP="00D26066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210AE8" w:rsidRPr="000A0E77" w14:paraId="5205EEFD" w14:textId="77777777" w:rsidTr="5F49A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AE2BFD7" w14:textId="5B0206C7" w:rsidR="00210AE8" w:rsidRPr="00792603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Material Prep &amp; Safety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7E67FA9" w14:textId="7F1A2543" w:rsidR="00210AE8" w:rsidRDefault="007832CF" w:rsidP="00210AE8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2162408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9374EA1" w14:textId="298AA0D2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6815587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6CC2AC5" w14:textId="46486CE2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62846745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BC473F" w14:textId="03A24B17" w:rsidR="00210AE8" w:rsidRDefault="00210AE8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0AE8" w:rsidRPr="000A0E77" w14:paraId="138C390E" w14:textId="77777777" w:rsidTr="5F49A32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8AE351B" w14:textId="34BEDECA" w:rsidR="00210AE8" w:rsidRPr="00792603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Marking Accuracy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E381FE7" w14:textId="6385F6B6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45152474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D148331" w14:textId="25569171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86624499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7A53D60" w14:textId="0516500E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38840710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A2CCB9E" w14:textId="641F1CC6" w:rsidR="00210AE8" w:rsidRDefault="00210AE8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0AE8" w:rsidRPr="000A0E77" w14:paraId="15A8208F" w14:textId="77777777" w:rsidTr="5F49A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757A99" w14:textId="6412262B" w:rsidR="00210AE8" w:rsidRPr="00792603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Drill &amp; Deburring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6ECEF04" w14:textId="4409DECF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97795649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6F0BAEB" w14:textId="49B58E1B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51854485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9D0612" w14:textId="551972A8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16917511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A9A1F1B" w14:textId="17CCA716" w:rsidR="00210AE8" w:rsidRDefault="00210AE8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0AE8" w:rsidRPr="000A0E77" w14:paraId="22E04C3E" w14:textId="77777777" w:rsidTr="5F49A32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DF5C7F1" w14:textId="3A4D138E" w:rsidR="00210AE8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Profile Cutting &amp; Chamfer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9045906" w14:textId="4C50707F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81544730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1C9F0AF" w14:textId="44F88D55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46920431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F68F21D" w14:textId="0E52BD84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8055154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6D7E106" w14:textId="26C47E32" w:rsidR="00210AE8" w:rsidRDefault="00210AE8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0AE8" w:rsidRPr="000A0E77" w14:paraId="020E2184" w14:textId="77777777" w:rsidTr="5F49A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554BE3" w14:textId="474E0C4C" w:rsidR="00210AE8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Finish &amp; QA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4CF7C4" w14:textId="173D16F2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74649289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7C9EBCE" w14:textId="1DA5F8EA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28616749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867E9E4" w14:textId="034AE8ED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3563351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584C889" w14:textId="77777777" w:rsidR="00210AE8" w:rsidRDefault="00210AE8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0AE8" w:rsidRPr="000A0E77" w14:paraId="6ACB97E8" w14:textId="77777777" w:rsidTr="5F49A32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3286E3C" w14:textId="268C99A6" w:rsidR="00210AE8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Safe practices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119F739" w14:textId="6BD67D40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7287550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C2E2731" w14:textId="1E8FE017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1579568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1A2426A" w14:textId="109482B0" w:rsidR="00210AE8" w:rsidRDefault="007832CF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69102796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8DABE84" w14:textId="77777777" w:rsidR="00210AE8" w:rsidRDefault="00210AE8" w:rsidP="00210AE8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0AE8" w:rsidRPr="000A0E77" w14:paraId="2294E911" w14:textId="77777777" w:rsidTr="5F49A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F8F83D6" w14:textId="528687CE" w:rsidR="00210AE8" w:rsidRDefault="00210AE8" w:rsidP="00210AE8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Journal/Reflection Quality &amp; Insight</w:t>
            </w:r>
          </w:p>
        </w:tc>
        <w:tc>
          <w:tcPr>
            <w:tcW w:w="11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FC17997" w14:textId="2C66537C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8735075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C626F53" w14:textId="6C9D82B4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2746690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14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75571FC" w14:textId="71AC183E" w:rsidR="00210AE8" w:rsidRDefault="007832CF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27429382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10AE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3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402982D" w14:textId="77777777" w:rsidR="00210AE8" w:rsidRDefault="00210AE8" w:rsidP="00210AE8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D139403" w14:textId="77777777" w:rsidR="00D62D8E" w:rsidRDefault="00D62D8E" w:rsidP="00CA6CF4">
      <w:pPr>
        <w:rPr>
          <w:b/>
          <w:bCs/>
          <w:lang w:eastAsia="en-AU"/>
        </w:rPr>
      </w:pPr>
    </w:p>
    <w:p w14:paraId="5EAB40D8" w14:textId="77777777" w:rsidR="00371BB1" w:rsidRPr="00371BB1" w:rsidRDefault="00371BB1" w:rsidP="00371BB1">
      <w:pPr>
        <w:rPr>
          <w:lang w:eastAsia="en-AU"/>
        </w:rPr>
      </w:pPr>
    </w:p>
    <w:p w14:paraId="0B57DE52" w14:textId="77777777" w:rsidR="00542684" w:rsidRDefault="00542684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  <w:r>
        <w:br w:type="page"/>
      </w:r>
    </w:p>
    <w:p w14:paraId="3DD5782D" w14:textId="179D5F25" w:rsidR="007E1A7D" w:rsidRPr="001721F2" w:rsidRDefault="007E1A7D" w:rsidP="007E1A7D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2 – </w:t>
      </w:r>
      <w:r w:rsidR="00D26066">
        <w:t>Journal Reflection</w:t>
      </w:r>
    </w:p>
    <w:p w14:paraId="4DD871AC" w14:textId="77777777" w:rsidR="002A4719" w:rsidRDefault="002A4719" w:rsidP="002A4719"/>
    <w:p w14:paraId="1B4575C9" w14:textId="77777777" w:rsidR="00542684" w:rsidRDefault="00542684" w:rsidP="00DA13C4">
      <w:pPr>
        <w:spacing w:line="480" w:lineRule="auto"/>
        <w:rPr>
          <w:b/>
          <w:bCs/>
        </w:rPr>
      </w:pPr>
      <w:r>
        <w:rPr>
          <w:b/>
          <w:bCs/>
        </w:rPr>
        <w:t>What was the most challenging part of this unit?</w:t>
      </w:r>
    </w:p>
    <w:p w14:paraId="523EF6D7" w14:textId="78014B6E" w:rsidR="00DA13C4" w:rsidRPr="00542684" w:rsidRDefault="007E1A7D" w:rsidP="00DA13C4">
      <w:pPr>
        <w:spacing w:line="480" w:lineRule="auto"/>
        <w:rPr>
          <w:b/>
          <w:bCs/>
        </w:rPr>
      </w:pPr>
      <w:r>
        <w:t>________________________________</w:t>
      </w:r>
      <w:r w:rsidR="00113E91">
        <w:t>_____________________________________</w:t>
      </w:r>
      <w:r>
        <w:t>_</w:t>
      </w:r>
      <w:r w:rsidR="00113E91">
        <w:t>________</w:t>
      </w:r>
      <w:r w:rsidR="00B2181C">
        <w:t>_______________________________________________________________________________________</w:t>
      </w:r>
      <w:r w:rsidR="00542684">
        <w:t>_________</w:t>
      </w:r>
    </w:p>
    <w:p w14:paraId="41EEDDF3" w14:textId="5FD18736" w:rsidR="007E1A7D" w:rsidRDefault="00113E91" w:rsidP="00DA13C4">
      <w:pPr>
        <w:spacing w:line="480" w:lineRule="auto"/>
      </w:pPr>
      <w:r>
        <w:t>_____________________________________________________________________________</w:t>
      </w:r>
      <w:r w:rsidR="00B2181C">
        <w:t>______________________________________________________________________________________</w:t>
      </w:r>
      <w:r w:rsidR="00542684">
        <w:t>___________</w:t>
      </w:r>
    </w:p>
    <w:p w14:paraId="28C09615" w14:textId="49D71437" w:rsidR="00542684" w:rsidRDefault="00542684" w:rsidP="00542684">
      <w:pPr>
        <w:spacing w:line="480" w:lineRule="auto"/>
        <w:rPr>
          <w:b/>
          <w:bCs/>
        </w:rPr>
      </w:pPr>
      <w:r>
        <w:rPr>
          <w:b/>
          <w:bCs/>
        </w:rPr>
        <w:t>Which tool or skill do you feel most confident using now?</w:t>
      </w:r>
    </w:p>
    <w:p w14:paraId="7F4A6A95" w14:textId="77777777" w:rsidR="00542684" w:rsidRPr="00542684" w:rsidRDefault="00542684" w:rsidP="00542684">
      <w:pPr>
        <w:spacing w:line="480" w:lineRule="auto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</w:t>
      </w:r>
    </w:p>
    <w:p w14:paraId="64E7D6DB" w14:textId="77777777" w:rsidR="00542684" w:rsidRDefault="00542684" w:rsidP="00542684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79B69CB4" w14:textId="6E907D9E" w:rsidR="00542684" w:rsidRDefault="00542684" w:rsidP="00542684">
      <w:pPr>
        <w:spacing w:line="480" w:lineRule="auto"/>
        <w:rPr>
          <w:b/>
          <w:bCs/>
        </w:rPr>
      </w:pPr>
      <w:r>
        <w:rPr>
          <w:b/>
          <w:bCs/>
        </w:rPr>
        <w:t>Describe one adjustment or improvement you made during the process:</w:t>
      </w:r>
    </w:p>
    <w:p w14:paraId="6DA68CA4" w14:textId="77777777" w:rsidR="00542684" w:rsidRPr="00542684" w:rsidRDefault="00542684" w:rsidP="00542684">
      <w:pPr>
        <w:spacing w:line="480" w:lineRule="auto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</w:t>
      </w:r>
    </w:p>
    <w:p w14:paraId="296E551C" w14:textId="77777777" w:rsidR="00542684" w:rsidRDefault="00542684" w:rsidP="00542684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589EE803" w14:textId="39923D82" w:rsidR="00542684" w:rsidRDefault="00542684" w:rsidP="00542684">
      <w:pPr>
        <w:spacing w:line="480" w:lineRule="auto"/>
        <w:rPr>
          <w:b/>
          <w:bCs/>
        </w:rPr>
      </w:pPr>
      <w:r>
        <w:rPr>
          <w:b/>
          <w:bCs/>
        </w:rPr>
        <w:t>What safety practice was most important in your project?</w:t>
      </w:r>
    </w:p>
    <w:p w14:paraId="63379CCB" w14:textId="77777777" w:rsidR="00542684" w:rsidRPr="00542684" w:rsidRDefault="00542684" w:rsidP="00542684">
      <w:pPr>
        <w:spacing w:line="480" w:lineRule="auto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</w:t>
      </w:r>
    </w:p>
    <w:p w14:paraId="6787128D" w14:textId="77777777" w:rsidR="00542684" w:rsidRDefault="00542684" w:rsidP="00542684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705A8DCE" w14:textId="26DD42BA" w:rsidR="00542684" w:rsidRDefault="00542684" w:rsidP="00542684">
      <w:pPr>
        <w:spacing w:line="480" w:lineRule="auto"/>
        <w:rPr>
          <w:b/>
          <w:bCs/>
        </w:rPr>
      </w:pPr>
      <w:r>
        <w:rPr>
          <w:b/>
          <w:bCs/>
        </w:rPr>
        <w:t>What did you learn about precision and tolerance?</w:t>
      </w:r>
    </w:p>
    <w:p w14:paraId="5CFF18DC" w14:textId="77777777" w:rsidR="00542684" w:rsidRPr="00542684" w:rsidRDefault="00542684" w:rsidP="00542684">
      <w:pPr>
        <w:spacing w:line="480" w:lineRule="auto"/>
        <w:rPr>
          <w:b/>
          <w:bCs/>
        </w:rPr>
      </w:pPr>
      <w:r>
        <w:t>______________________________________________________________________________________________________________________________________________________________________________</w:t>
      </w:r>
    </w:p>
    <w:p w14:paraId="4169A808" w14:textId="77777777" w:rsidR="00542684" w:rsidRDefault="00542684" w:rsidP="00542684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7D44EA4F" w14:textId="5F04C6BC" w:rsidR="00DF357A" w:rsidRDefault="00542684" w:rsidP="00DF357A">
      <w:pPr>
        <w:pStyle w:val="Heading4"/>
        <w:numPr>
          <w:ilvl w:val="0"/>
          <w:numId w:val="0"/>
        </w:numPr>
        <w:ind w:left="284" w:hanging="284"/>
      </w:pPr>
      <w:r>
        <w:lastRenderedPageBreak/>
        <w:t>Final</w:t>
      </w:r>
      <w:r w:rsidR="00DF357A">
        <w:t xml:space="preserve"> </w:t>
      </w:r>
      <w:r>
        <w:t>Checklist</w:t>
      </w:r>
    </w:p>
    <w:p w14:paraId="2A0FD011" w14:textId="0D1D9416" w:rsidR="007A49A9" w:rsidRPr="006A72B3" w:rsidRDefault="00542684" w:rsidP="007A49A9">
      <w:pPr>
        <w:rPr>
          <w:b/>
          <w:bCs/>
          <w:lang w:eastAsia="en-AU"/>
        </w:rPr>
      </w:pPr>
      <w:r>
        <w:rPr>
          <w:b/>
          <w:bCs/>
          <w:lang w:eastAsia="en-AU"/>
        </w:rPr>
        <w:t>Before submission, ensure the following are complete:</w:t>
      </w:r>
    </w:p>
    <w:p w14:paraId="58C55E56" w14:textId="3113A0ED" w:rsidR="00163224" w:rsidRDefault="007832CF" w:rsidP="00163224">
      <w:pPr>
        <w:pStyle w:val="ListParagraph"/>
        <w:ind w:left="284"/>
      </w:pPr>
      <w:sdt>
        <w:sdtPr>
          <w:rPr>
            <w:sz w:val="28"/>
            <w:szCs w:val="28"/>
          </w:rPr>
          <w:id w:val="-8838637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6322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163224">
        <w:t xml:space="preserve"> Drill gauge is finished and cleaned</w:t>
      </w:r>
    </w:p>
    <w:p w14:paraId="26C0FCDC" w14:textId="77777777" w:rsidR="00163224" w:rsidRDefault="007832CF" w:rsidP="00163224">
      <w:pPr>
        <w:pStyle w:val="ListParagraph"/>
        <w:ind w:left="284"/>
      </w:pPr>
      <w:sdt>
        <w:sdtPr>
          <w:rPr>
            <w:sz w:val="28"/>
            <w:szCs w:val="28"/>
          </w:rPr>
          <w:id w:val="-20785790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6322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163224">
        <w:t xml:space="preserve"> Journal is labelled and placed in moderation tray (unless it has already been collected)</w:t>
      </w:r>
    </w:p>
    <w:p w14:paraId="54B141D0" w14:textId="77777777" w:rsidR="00163224" w:rsidRDefault="007832CF" w:rsidP="00163224">
      <w:pPr>
        <w:pStyle w:val="ListParagraph"/>
        <w:ind w:left="284"/>
      </w:pPr>
      <w:sdt>
        <w:sdtPr>
          <w:rPr>
            <w:sz w:val="28"/>
            <w:szCs w:val="28"/>
          </w:rPr>
          <w:id w:val="7271013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6322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163224">
        <w:t xml:space="preserve"> Self-assessment rubric is complete</w:t>
      </w:r>
    </w:p>
    <w:p w14:paraId="2F36A3C0" w14:textId="77777777" w:rsidR="00163224" w:rsidRDefault="007832CF" w:rsidP="00163224">
      <w:pPr>
        <w:pStyle w:val="ListParagraph"/>
        <w:ind w:left="284"/>
      </w:pPr>
      <w:sdt>
        <w:sdtPr>
          <w:rPr>
            <w:sz w:val="28"/>
            <w:szCs w:val="28"/>
          </w:rPr>
          <w:id w:val="162310498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6322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163224">
        <w:t xml:space="preserve"> All parts of journal reflect accurate process and learning</w:t>
      </w:r>
    </w:p>
    <w:p w14:paraId="5E34D8C3" w14:textId="77777777" w:rsidR="00163224" w:rsidRDefault="007832CF" w:rsidP="00163224">
      <w:pPr>
        <w:pStyle w:val="ListParagraph"/>
        <w:ind w:left="284"/>
      </w:pPr>
      <w:sdt>
        <w:sdtPr>
          <w:rPr>
            <w:sz w:val="28"/>
            <w:szCs w:val="28"/>
          </w:rPr>
          <w:id w:val="-132612996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6322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163224">
        <w:t xml:space="preserve"> Cover sheet for Drill Gauge is complete</w:t>
      </w:r>
    </w:p>
    <w:p w14:paraId="4F80567E" w14:textId="55EF8E84" w:rsidR="00A02278" w:rsidRDefault="00A02278" w:rsidP="00505609">
      <w:pPr>
        <w:spacing w:line="480" w:lineRule="auto"/>
        <w:rPr>
          <w:b/>
          <w:bCs/>
        </w:rPr>
      </w:pPr>
    </w:p>
    <w:p w14:paraId="3F619AAA" w14:textId="79C27639" w:rsidR="00D21065" w:rsidRDefault="00D21065" w:rsidP="00784B7A">
      <w:pPr>
        <w:pStyle w:val="Heading4"/>
        <w:numPr>
          <w:ilvl w:val="0"/>
          <w:numId w:val="0"/>
        </w:numPr>
        <w:ind w:left="284" w:hanging="284"/>
      </w:pPr>
      <w:r>
        <w:t>Teacher Sign-Off</w:t>
      </w:r>
    </w:p>
    <w:p w14:paraId="0E2B4A0D" w14:textId="29CC6E5F" w:rsidR="00A739E6" w:rsidRPr="00784B7A" w:rsidRDefault="00A739E6" w:rsidP="00505609">
      <w:pPr>
        <w:spacing w:line="480" w:lineRule="auto"/>
      </w:pPr>
      <w:r w:rsidRPr="00784B7A">
        <w:t>Le</w:t>
      </w:r>
      <w:r w:rsidR="00784B7A" w:rsidRPr="00784B7A">
        <w:t>ave this section blank for teacher verification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31"/>
        <w:gridCol w:w="1626"/>
        <w:gridCol w:w="4819"/>
      </w:tblGrid>
      <w:tr w:rsidR="00784B7A" w:rsidRPr="000A0E77" w14:paraId="4899D3F1" w14:textId="77777777" w:rsidTr="00137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1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F41C9A7" w14:textId="07F5BB9F" w:rsidR="00784B7A" w:rsidRDefault="00784B7A" w:rsidP="00564EC6">
            <w:pPr>
              <w:pStyle w:val="TableHeadings"/>
            </w:pPr>
            <w:r>
              <w:t>Submission Item</w:t>
            </w:r>
          </w:p>
        </w:tc>
        <w:tc>
          <w:tcPr>
            <w:tcW w:w="1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9E206C7" w14:textId="08BE0736" w:rsidR="00784B7A" w:rsidRDefault="001A4343" w:rsidP="00564EC6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Approved (</w:t>
            </w:r>
            <w:r w:rsidRPr="001A4343">
              <w:rPr>
                <w:rFonts w:ascii="Wingdings 2" w:eastAsia="Wingdings 2" w:hAnsi="Wingdings 2" w:cs="Wingdings 2"/>
                <w:sz w:val="28"/>
                <w:szCs w:val="28"/>
              </w:rPr>
              <w:t>P</w:t>
            </w:r>
            <w:r>
              <w:t>)</w:t>
            </w:r>
          </w:p>
        </w:tc>
        <w:tc>
          <w:tcPr>
            <w:tcW w:w="48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BABCB0F" w14:textId="226A0F72" w:rsidR="00784B7A" w:rsidRDefault="00784B7A" w:rsidP="00564EC6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D37CA4" w:rsidRPr="000A0E77" w14:paraId="36569E63" w14:textId="77777777" w:rsidTr="00137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064A80E" w14:textId="134847EA" w:rsidR="00D37CA4" w:rsidRPr="00792603" w:rsidRDefault="00D37CA4" w:rsidP="00D37CA4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Drill Gauge</w:t>
            </w:r>
          </w:p>
        </w:tc>
        <w:tc>
          <w:tcPr>
            <w:tcW w:w="1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0900351" w14:textId="0248903B" w:rsidR="00D37CA4" w:rsidRDefault="007832CF" w:rsidP="00D37CA4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44376643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7CA4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81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3C06103" w14:textId="77777777" w:rsidR="00D37CA4" w:rsidRDefault="00D37CA4" w:rsidP="00D37CA4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37CA4" w:rsidRPr="000A0E77" w14:paraId="5C1ECAA7" w14:textId="77777777" w:rsidTr="00137A4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406FDD4" w14:textId="2C88E6EF" w:rsidR="00D37CA4" w:rsidRPr="00792603" w:rsidRDefault="00D37CA4" w:rsidP="00D37CA4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Journal Reflections</w:t>
            </w:r>
          </w:p>
        </w:tc>
        <w:tc>
          <w:tcPr>
            <w:tcW w:w="1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B447AE5" w14:textId="2BFA57CD" w:rsidR="00D37CA4" w:rsidRDefault="007832CF" w:rsidP="00D37CA4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44924146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7CA4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81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B95C7CD" w14:textId="77777777" w:rsidR="00D37CA4" w:rsidRDefault="00D37CA4" w:rsidP="00D37CA4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37CA4" w:rsidRPr="000A0E77" w14:paraId="4208BE99" w14:textId="77777777" w:rsidTr="00137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45157F0" w14:textId="5A2D6DFE" w:rsidR="00D37CA4" w:rsidRPr="00792603" w:rsidRDefault="00D37CA4" w:rsidP="00D37CA4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Self-assessment Completion</w:t>
            </w:r>
          </w:p>
        </w:tc>
        <w:tc>
          <w:tcPr>
            <w:tcW w:w="1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FA761E9" w14:textId="3E0723B9" w:rsidR="00D37CA4" w:rsidRDefault="007832CF" w:rsidP="00D37CA4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34184816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7CA4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81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15E845E" w14:textId="77777777" w:rsidR="00D37CA4" w:rsidRDefault="00D37CA4" w:rsidP="00D37CA4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37CA4" w:rsidRPr="000A0E77" w14:paraId="64CA2A62" w14:textId="77777777" w:rsidTr="001F2A4F">
        <w:trPr>
          <w:trHeight w:val="7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B3C27EA" w14:textId="3DFD4E5C" w:rsidR="00D37CA4" w:rsidRDefault="00D37CA4" w:rsidP="00D37CA4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Overall Submission</w:t>
            </w:r>
          </w:p>
        </w:tc>
        <w:tc>
          <w:tcPr>
            <w:tcW w:w="16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DD4200A" w14:textId="32F2384A" w:rsidR="00D37CA4" w:rsidRDefault="007832CF" w:rsidP="00D37CA4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30451008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7CA4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81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DDDE5EB" w14:textId="4838C2CC" w:rsidR="00D37CA4" w:rsidRDefault="00D37CA4" w:rsidP="00D37CA4">
            <w:pPr>
              <w:pStyle w:val="TableRows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0"/>
      <w:bookmarkEnd w:id="1"/>
      <w:bookmarkEnd w:id="2"/>
      <w:bookmarkEnd w:id="3"/>
    </w:tbl>
    <w:p w14:paraId="559F0967" w14:textId="77777777" w:rsidR="001F2A4F" w:rsidRDefault="001F2A4F" w:rsidP="00505609">
      <w:pPr>
        <w:spacing w:line="480" w:lineRule="auto"/>
      </w:pPr>
    </w:p>
    <w:p w14:paraId="2D202AA2" w14:textId="77777777" w:rsidR="001F2A4F" w:rsidRDefault="001F2A4F" w:rsidP="00505609">
      <w:pPr>
        <w:spacing w:line="480" w:lineRule="auto"/>
      </w:pPr>
    </w:p>
    <w:p w14:paraId="586B4E7A" w14:textId="6BDC2789" w:rsidR="00A739E6" w:rsidRPr="00505609" w:rsidRDefault="001F2A4F" w:rsidP="00505609">
      <w:pPr>
        <w:spacing w:line="480" w:lineRule="auto"/>
        <w:rPr>
          <w:b/>
          <w:bCs/>
          <w:lang w:eastAsia="en-AU"/>
        </w:rPr>
      </w:pPr>
      <w:r>
        <w:t>Teacher Signature:________________________________</w:t>
      </w:r>
    </w:p>
    <w:sectPr w:rsidR="00A739E6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325A" w14:textId="77777777" w:rsidR="008640FA" w:rsidRDefault="008640FA" w:rsidP="009125CB">
      <w:r>
        <w:separator/>
      </w:r>
    </w:p>
    <w:p w14:paraId="3B1D7CCA" w14:textId="77777777" w:rsidR="008640FA" w:rsidRDefault="008640FA" w:rsidP="009125CB"/>
    <w:p w14:paraId="75491FE8" w14:textId="77777777" w:rsidR="008640FA" w:rsidRDefault="008640FA" w:rsidP="009125CB"/>
    <w:p w14:paraId="1159EEE9" w14:textId="77777777" w:rsidR="008640FA" w:rsidRDefault="008640FA" w:rsidP="009125CB"/>
  </w:endnote>
  <w:endnote w:type="continuationSeparator" w:id="0">
    <w:p w14:paraId="245A2CF8" w14:textId="77777777" w:rsidR="008640FA" w:rsidRDefault="008640FA" w:rsidP="009125CB">
      <w:r>
        <w:continuationSeparator/>
      </w:r>
    </w:p>
    <w:p w14:paraId="327BE868" w14:textId="77777777" w:rsidR="008640FA" w:rsidRDefault="008640FA" w:rsidP="009125CB"/>
    <w:p w14:paraId="568FAE1A" w14:textId="77777777" w:rsidR="008640FA" w:rsidRDefault="008640FA" w:rsidP="009125CB"/>
    <w:p w14:paraId="611710DB" w14:textId="77777777" w:rsidR="008640FA" w:rsidRDefault="008640FA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564EC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132655D0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7832CF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1C513" w14:textId="77777777" w:rsidR="008640FA" w:rsidRDefault="008640FA" w:rsidP="009125CB">
      <w:r>
        <w:separator/>
      </w:r>
    </w:p>
    <w:p w14:paraId="2FC2689B" w14:textId="77777777" w:rsidR="008640FA" w:rsidRDefault="008640FA" w:rsidP="009125CB"/>
    <w:p w14:paraId="5033E211" w14:textId="77777777" w:rsidR="008640FA" w:rsidRDefault="008640FA" w:rsidP="009125CB"/>
    <w:p w14:paraId="71748542" w14:textId="77777777" w:rsidR="008640FA" w:rsidRDefault="008640FA" w:rsidP="009125CB"/>
  </w:footnote>
  <w:footnote w:type="continuationSeparator" w:id="0">
    <w:p w14:paraId="2B0CF85D" w14:textId="77777777" w:rsidR="008640FA" w:rsidRDefault="008640FA" w:rsidP="009125CB">
      <w:r>
        <w:continuationSeparator/>
      </w:r>
    </w:p>
    <w:p w14:paraId="2BA0C9E0" w14:textId="77777777" w:rsidR="008640FA" w:rsidRDefault="008640FA" w:rsidP="009125CB"/>
    <w:p w14:paraId="526D51CB" w14:textId="77777777" w:rsidR="008640FA" w:rsidRDefault="008640FA" w:rsidP="009125CB"/>
    <w:p w14:paraId="46E7B429" w14:textId="77777777" w:rsidR="008640FA" w:rsidRDefault="008640FA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B3F40"/>
    <w:rsid w:val="000B4EB3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37A46"/>
    <w:rsid w:val="00141640"/>
    <w:rsid w:val="00141964"/>
    <w:rsid w:val="00151747"/>
    <w:rsid w:val="00151BA1"/>
    <w:rsid w:val="00154A09"/>
    <w:rsid w:val="0016025A"/>
    <w:rsid w:val="001612E2"/>
    <w:rsid w:val="001619C1"/>
    <w:rsid w:val="00163224"/>
    <w:rsid w:val="00171235"/>
    <w:rsid w:val="00171BD9"/>
    <w:rsid w:val="001721F2"/>
    <w:rsid w:val="00176A65"/>
    <w:rsid w:val="00177312"/>
    <w:rsid w:val="00182E0E"/>
    <w:rsid w:val="00192480"/>
    <w:rsid w:val="001A4343"/>
    <w:rsid w:val="001A5116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A4F"/>
    <w:rsid w:val="001F2F98"/>
    <w:rsid w:val="001F76B5"/>
    <w:rsid w:val="00202FF8"/>
    <w:rsid w:val="002075FB"/>
    <w:rsid w:val="00207E01"/>
    <w:rsid w:val="00210265"/>
    <w:rsid w:val="00210AE8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085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2E13"/>
    <w:rsid w:val="00455727"/>
    <w:rsid w:val="00460086"/>
    <w:rsid w:val="00471146"/>
    <w:rsid w:val="0047737A"/>
    <w:rsid w:val="00482039"/>
    <w:rsid w:val="00483FF1"/>
    <w:rsid w:val="00484C9F"/>
    <w:rsid w:val="00484E88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A6B89"/>
    <w:rsid w:val="004B4E0F"/>
    <w:rsid w:val="004B598F"/>
    <w:rsid w:val="004C762F"/>
    <w:rsid w:val="004D1731"/>
    <w:rsid w:val="004D1782"/>
    <w:rsid w:val="004D1A24"/>
    <w:rsid w:val="004D3588"/>
    <w:rsid w:val="004D3B85"/>
    <w:rsid w:val="004E08E2"/>
    <w:rsid w:val="004E505C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2684"/>
    <w:rsid w:val="005433A1"/>
    <w:rsid w:val="0054568C"/>
    <w:rsid w:val="00545768"/>
    <w:rsid w:val="00547EA7"/>
    <w:rsid w:val="00552D73"/>
    <w:rsid w:val="00563C2F"/>
    <w:rsid w:val="0056467D"/>
    <w:rsid w:val="00564EC6"/>
    <w:rsid w:val="005705B5"/>
    <w:rsid w:val="00571DAA"/>
    <w:rsid w:val="005837F2"/>
    <w:rsid w:val="00586167"/>
    <w:rsid w:val="00590D2F"/>
    <w:rsid w:val="005936A4"/>
    <w:rsid w:val="005A0867"/>
    <w:rsid w:val="005A4965"/>
    <w:rsid w:val="005C5C47"/>
    <w:rsid w:val="005D0415"/>
    <w:rsid w:val="005D0C09"/>
    <w:rsid w:val="005D44F7"/>
    <w:rsid w:val="005D4CB5"/>
    <w:rsid w:val="005D7B6A"/>
    <w:rsid w:val="005E0024"/>
    <w:rsid w:val="005E00D2"/>
    <w:rsid w:val="005E2D39"/>
    <w:rsid w:val="005E3B0A"/>
    <w:rsid w:val="005E592D"/>
    <w:rsid w:val="005F6773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0E65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0C7B"/>
    <w:rsid w:val="006C41D3"/>
    <w:rsid w:val="006D109A"/>
    <w:rsid w:val="006D47DB"/>
    <w:rsid w:val="006D588E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32CF"/>
    <w:rsid w:val="007841BA"/>
    <w:rsid w:val="007848F4"/>
    <w:rsid w:val="00784B7A"/>
    <w:rsid w:val="00787802"/>
    <w:rsid w:val="007909C7"/>
    <w:rsid w:val="0079246A"/>
    <w:rsid w:val="00793C09"/>
    <w:rsid w:val="0079669D"/>
    <w:rsid w:val="007A0D57"/>
    <w:rsid w:val="007A1880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351E"/>
    <w:rsid w:val="00837177"/>
    <w:rsid w:val="00845D17"/>
    <w:rsid w:val="008509E4"/>
    <w:rsid w:val="008511DC"/>
    <w:rsid w:val="00855F76"/>
    <w:rsid w:val="00863241"/>
    <w:rsid w:val="008640FA"/>
    <w:rsid w:val="00865E14"/>
    <w:rsid w:val="00874216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40736"/>
    <w:rsid w:val="00941FC8"/>
    <w:rsid w:val="00944101"/>
    <w:rsid w:val="0094539E"/>
    <w:rsid w:val="0094687C"/>
    <w:rsid w:val="00952775"/>
    <w:rsid w:val="0096505C"/>
    <w:rsid w:val="00970806"/>
    <w:rsid w:val="00971393"/>
    <w:rsid w:val="00971CF7"/>
    <w:rsid w:val="00973790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085B"/>
    <w:rsid w:val="009F3CD4"/>
    <w:rsid w:val="009F7DA1"/>
    <w:rsid w:val="00A02278"/>
    <w:rsid w:val="00A02A53"/>
    <w:rsid w:val="00A12389"/>
    <w:rsid w:val="00A14129"/>
    <w:rsid w:val="00A15B74"/>
    <w:rsid w:val="00A17259"/>
    <w:rsid w:val="00A251FA"/>
    <w:rsid w:val="00A2672C"/>
    <w:rsid w:val="00A3115D"/>
    <w:rsid w:val="00A37E25"/>
    <w:rsid w:val="00A413D0"/>
    <w:rsid w:val="00A460F5"/>
    <w:rsid w:val="00A472B4"/>
    <w:rsid w:val="00A55A65"/>
    <w:rsid w:val="00A567CC"/>
    <w:rsid w:val="00A61475"/>
    <w:rsid w:val="00A628FA"/>
    <w:rsid w:val="00A667C7"/>
    <w:rsid w:val="00A66CFB"/>
    <w:rsid w:val="00A72564"/>
    <w:rsid w:val="00A738D2"/>
    <w:rsid w:val="00A739E6"/>
    <w:rsid w:val="00A75E2C"/>
    <w:rsid w:val="00A7658F"/>
    <w:rsid w:val="00A82DB1"/>
    <w:rsid w:val="00A903A0"/>
    <w:rsid w:val="00A90936"/>
    <w:rsid w:val="00A971FF"/>
    <w:rsid w:val="00A97683"/>
    <w:rsid w:val="00AA14B2"/>
    <w:rsid w:val="00AA39CE"/>
    <w:rsid w:val="00AA6E67"/>
    <w:rsid w:val="00AB0332"/>
    <w:rsid w:val="00AB4D74"/>
    <w:rsid w:val="00AC1B53"/>
    <w:rsid w:val="00AC5F6D"/>
    <w:rsid w:val="00AC755D"/>
    <w:rsid w:val="00AE5A13"/>
    <w:rsid w:val="00AF35CC"/>
    <w:rsid w:val="00AF767F"/>
    <w:rsid w:val="00AF76A1"/>
    <w:rsid w:val="00B04E55"/>
    <w:rsid w:val="00B06C89"/>
    <w:rsid w:val="00B07553"/>
    <w:rsid w:val="00B1236A"/>
    <w:rsid w:val="00B125A5"/>
    <w:rsid w:val="00B15AA3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340B"/>
    <w:rsid w:val="00B54683"/>
    <w:rsid w:val="00B553E9"/>
    <w:rsid w:val="00B61659"/>
    <w:rsid w:val="00B71847"/>
    <w:rsid w:val="00B8272D"/>
    <w:rsid w:val="00B830BE"/>
    <w:rsid w:val="00B83531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65AA"/>
    <w:rsid w:val="00CA6CF4"/>
    <w:rsid w:val="00CB5C2D"/>
    <w:rsid w:val="00CB5EAF"/>
    <w:rsid w:val="00CC0317"/>
    <w:rsid w:val="00CC422C"/>
    <w:rsid w:val="00CC5507"/>
    <w:rsid w:val="00CD1A5E"/>
    <w:rsid w:val="00CD7AC2"/>
    <w:rsid w:val="00CE16DB"/>
    <w:rsid w:val="00CE544F"/>
    <w:rsid w:val="00CF1790"/>
    <w:rsid w:val="00CF4C5D"/>
    <w:rsid w:val="00CF4F99"/>
    <w:rsid w:val="00CF5DE0"/>
    <w:rsid w:val="00CF6C04"/>
    <w:rsid w:val="00D06A9E"/>
    <w:rsid w:val="00D103C7"/>
    <w:rsid w:val="00D12195"/>
    <w:rsid w:val="00D1243E"/>
    <w:rsid w:val="00D176E9"/>
    <w:rsid w:val="00D21065"/>
    <w:rsid w:val="00D2138E"/>
    <w:rsid w:val="00D26066"/>
    <w:rsid w:val="00D3421C"/>
    <w:rsid w:val="00D37CA4"/>
    <w:rsid w:val="00D41F39"/>
    <w:rsid w:val="00D4502D"/>
    <w:rsid w:val="00D54D80"/>
    <w:rsid w:val="00D62D8E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E00857"/>
    <w:rsid w:val="00E00887"/>
    <w:rsid w:val="00E02686"/>
    <w:rsid w:val="00E078BD"/>
    <w:rsid w:val="00E12742"/>
    <w:rsid w:val="00E134BC"/>
    <w:rsid w:val="00E15371"/>
    <w:rsid w:val="00E15B47"/>
    <w:rsid w:val="00E17DA3"/>
    <w:rsid w:val="00E202DF"/>
    <w:rsid w:val="00E31474"/>
    <w:rsid w:val="00E31BCA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AC0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D7869"/>
    <w:rsid w:val="00FE0B21"/>
    <w:rsid w:val="00FE2407"/>
    <w:rsid w:val="00FE6BB0"/>
    <w:rsid w:val="00FF3962"/>
    <w:rsid w:val="33DA0B55"/>
    <w:rsid w:val="3558B37E"/>
    <w:rsid w:val="5F49A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2E220F93-CED0-4BBE-9C9F-A607A82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1C3620-F8BF-47A8-A452-B57184A95186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4</TotalTime>
  <Pages>3</Pages>
  <Words>533</Words>
  <Characters>3043</Characters>
  <Application>Microsoft Office Word</Application>
  <DocSecurity>0</DocSecurity>
  <Lines>25</Lines>
  <Paragraphs>7</Paragraphs>
  <ScaleCrop>false</ScaleCrop>
  <Manager/>
  <Company/>
  <LinksUpToDate>false</LinksUpToDate>
  <CharactersWithSpaces>3569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9</cp:revision>
  <dcterms:created xsi:type="dcterms:W3CDTF">2025-08-08T10:32:00Z</dcterms:created>
  <dcterms:modified xsi:type="dcterms:W3CDTF">2025-09-26T04:51:00Z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